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9F92B" w14:textId="7F61D883" w:rsidR="00A038A8" w:rsidRPr="00D71EBA" w:rsidRDefault="00A038A8" w:rsidP="00A038A8">
      <w:pPr>
        <w:rPr>
          <w:rFonts w:ascii="Segoe UI" w:hAnsi="Segoe UI" w:cs="Segoe UI"/>
        </w:rPr>
      </w:pPr>
      <w:bookmarkStart w:id="0" w:name="_Hlk53418192"/>
    </w:p>
    <w:p w14:paraId="63C6A93A" w14:textId="77777777" w:rsidR="00731399" w:rsidRPr="00D71EBA" w:rsidRDefault="00731399" w:rsidP="00A038A8">
      <w:pPr>
        <w:rPr>
          <w:rFonts w:ascii="Segoe UI" w:hAnsi="Segoe UI" w:cs="Segoe UI"/>
        </w:rPr>
      </w:pPr>
    </w:p>
    <w:p w14:paraId="40CAE673" w14:textId="77777777" w:rsidR="00731399" w:rsidRPr="00D71EBA" w:rsidRDefault="00731399" w:rsidP="00A038A8">
      <w:pPr>
        <w:rPr>
          <w:rFonts w:ascii="Segoe UI" w:hAnsi="Segoe UI" w:cs="Segoe UI"/>
        </w:rPr>
      </w:pPr>
    </w:p>
    <w:p w14:paraId="318BF33A" w14:textId="77777777" w:rsidR="00731399" w:rsidRPr="00D71EBA" w:rsidRDefault="00731399" w:rsidP="00A038A8">
      <w:pPr>
        <w:rPr>
          <w:rFonts w:ascii="Segoe UI" w:hAnsi="Segoe UI" w:cs="Segoe UI"/>
        </w:rPr>
      </w:pPr>
    </w:p>
    <w:p w14:paraId="366CF01D" w14:textId="52B1AD2C" w:rsidR="004E73A2" w:rsidRDefault="004E73A2" w:rsidP="004E73A2">
      <w:pPr>
        <w:rPr>
          <w:rFonts w:ascii="Segoe UI" w:hAnsi="Segoe UI" w:cs="Segoe UI"/>
          <w:b/>
          <w:bCs/>
          <w:lang w:val="en-US"/>
        </w:rPr>
      </w:pPr>
      <w:r w:rsidRPr="004E73A2">
        <w:rPr>
          <w:rFonts w:ascii="Segoe UI" w:hAnsi="Segoe UI" w:cs="Segoe UI"/>
          <w:b/>
          <w:bCs/>
          <w:lang w:val="en-US"/>
        </w:rPr>
        <w:t xml:space="preserve">Dance for Trees – Toolkit for festival </w:t>
      </w:r>
      <w:proofErr w:type="spellStart"/>
      <w:r w:rsidRPr="004E73A2">
        <w:rPr>
          <w:rFonts w:ascii="Segoe UI" w:hAnsi="Segoe UI" w:cs="Segoe UI"/>
          <w:b/>
          <w:bCs/>
          <w:lang w:val="en-US"/>
        </w:rPr>
        <w:t>organisers</w:t>
      </w:r>
      <w:proofErr w:type="spellEnd"/>
    </w:p>
    <w:p w14:paraId="019B2E10" w14:textId="77777777" w:rsidR="004E73A2" w:rsidRPr="004E73A2" w:rsidRDefault="004E73A2" w:rsidP="004E73A2">
      <w:pPr>
        <w:rPr>
          <w:rFonts w:ascii="Segoe UI" w:hAnsi="Segoe UI" w:cs="Segoe UI"/>
          <w:b/>
          <w:bCs/>
          <w:lang w:val="en-US"/>
        </w:rPr>
      </w:pPr>
    </w:p>
    <w:p w14:paraId="7AF74B46" w14:textId="7EEFEB90" w:rsid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lang w:val="en-US"/>
        </w:rPr>
        <w:t>Great that your festival is joining Dance for Trees! Together with yo</w:t>
      </w:r>
      <w:r>
        <w:rPr>
          <w:rFonts w:ascii="Segoe UI" w:hAnsi="Segoe UI" w:cs="Segoe UI"/>
          <w:lang w:val="en-US"/>
        </w:rPr>
        <w:t>u</w:t>
      </w:r>
      <w:r w:rsidRPr="004E73A2">
        <w:rPr>
          <w:rFonts w:ascii="Segoe UI" w:hAnsi="Segoe UI" w:cs="Segoe UI"/>
          <w:lang w:val="en-US"/>
        </w:rPr>
        <w:t>r visitors, you're directly contributing to planting trees worldwide. Let's spread the word</w:t>
      </w:r>
      <w:r>
        <w:rPr>
          <w:rFonts w:ascii="Segoe UI" w:hAnsi="Segoe UI" w:cs="Segoe UI"/>
          <w:lang w:val="en-US"/>
        </w:rPr>
        <w:t xml:space="preserve">, </w:t>
      </w:r>
      <w:r w:rsidRPr="004E73A2">
        <w:rPr>
          <w:rFonts w:ascii="Segoe UI" w:hAnsi="Segoe UI" w:cs="Segoe UI"/>
          <w:lang w:val="en-US"/>
        </w:rPr>
        <w:t>the more people know, the more trees we plant together</w:t>
      </w:r>
      <w:r>
        <w:rPr>
          <w:rFonts w:ascii="Segoe UI" w:hAnsi="Segoe UI" w:cs="Segoe UI"/>
          <w:lang w:val="en-US"/>
        </w:rPr>
        <w:t>!</w:t>
      </w:r>
    </w:p>
    <w:p w14:paraId="46AD7516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</w:p>
    <w:p w14:paraId="7C0FC6BE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b/>
          <w:bCs/>
          <w:lang w:val="en-US"/>
        </w:rPr>
        <w:t>What's in the toolkit</w:t>
      </w:r>
    </w:p>
    <w:p w14:paraId="04487338" w14:textId="35261A6B" w:rsid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lang w:val="en-US"/>
        </w:rPr>
        <w:t xml:space="preserve">The toolkit contains ready-to-use visuals in all the formats you need: social posts (1080x1080px, 1080x1350px), story formats (1080x1920px) and headers for your website or event page (1920x1080px). All images are available with and without your festival logo </w:t>
      </w:r>
      <w:r>
        <w:rPr>
          <w:rFonts w:ascii="Segoe UI" w:hAnsi="Segoe UI" w:cs="Segoe UI"/>
          <w:lang w:val="en-US"/>
        </w:rPr>
        <w:t>(</w:t>
      </w:r>
      <w:r w:rsidRPr="004E73A2">
        <w:rPr>
          <w:rFonts w:ascii="Segoe UI" w:hAnsi="Segoe UI" w:cs="Segoe UI"/>
          <w:lang w:val="en-US"/>
        </w:rPr>
        <w:t xml:space="preserve">see the </w:t>
      </w:r>
      <w:proofErr w:type="spellStart"/>
      <w:r w:rsidRPr="004E73A2">
        <w:rPr>
          <w:rFonts w:ascii="Segoe UI" w:hAnsi="Segoe UI" w:cs="Segoe UI"/>
          <w:lang w:val="en-US"/>
        </w:rPr>
        <w:t>Verknipt</w:t>
      </w:r>
      <w:proofErr w:type="spellEnd"/>
      <w:r w:rsidRPr="004E73A2">
        <w:rPr>
          <w:rFonts w:ascii="Segoe UI" w:hAnsi="Segoe UI" w:cs="Segoe UI"/>
          <w:lang w:val="en-US"/>
        </w:rPr>
        <w:t xml:space="preserve"> example for inspiration</w:t>
      </w:r>
      <w:r>
        <w:rPr>
          <w:rFonts w:ascii="Segoe UI" w:hAnsi="Segoe UI" w:cs="Segoe UI"/>
          <w:lang w:val="en-US"/>
        </w:rPr>
        <w:t>)</w:t>
      </w:r>
      <w:r w:rsidRPr="004E73A2">
        <w:rPr>
          <w:rFonts w:ascii="Segoe UI" w:hAnsi="Segoe UI" w:cs="Segoe UI"/>
          <w:lang w:val="en-US"/>
        </w:rPr>
        <w:t>.</w:t>
      </w:r>
    </w:p>
    <w:p w14:paraId="2C651EB6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</w:p>
    <w:p w14:paraId="6A78D91F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b/>
          <w:bCs/>
          <w:lang w:val="en-US"/>
        </w:rPr>
        <w:t>How to use the visuals</w:t>
      </w:r>
    </w:p>
    <w:p w14:paraId="392E79CA" w14:textId="10AE90CE" w:rsid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lang w:val="en-US"/>
        </w:rPr>
        <w:t>Add your festival logo to the top-left corner of the image using a design tool like Canva or Photoshop. Keep the Trees for All logo in the top-right corner as it is please don't move or remove it.</w:t>
      </w:r>
    </w:p>
    <w:p w14:paraId="3910DA7E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</w:p>
    <w:p w14:paraId="47031A11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b/>
          <w:bCs/>
          <w:lang w:val="en-US"/>
        </w:rPr>
        <w:t>How to communicate</w:t>
      </w:r>
    </w:p>
    <w:p w14:paraId="2A28C61A" w14:textId="55D2FE6A" w:rsid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lang w:val="en-US"/>
        </w:rPr>
        <w:t>Let your audience know that your festival dances for trees. Use the visuals on your website, socials and in your event communications to encourage visitors to tick the donation opt-in when buying their ticket. Every €1</w:t>
      </w:r>
      <w:r>
        <w:rPr>
          <w:rFonts w:ascii="Segoe UI" w:hAnsi="Segoe UI" w:cs="Segoe UI"/>
          <w:lang w:val="en-US"/>
        </w:rPr>
        <w:t>,50</w:t>
      </w:r>
      <w:r w:rsidRPr="004E73A2">
        <w:rPr>
          <w:rFonts w:ascii="Segoe UI" w:hAnsi="Segoe UI" w:cs="Segoe UI"/>
          <w:lang w:val="en-US"/>
        </w:rPr>
        <w:t xml:space="preserve"> goes directly to Trees for All. Visitors give more when they know where it goes so be transparent about the impact: how many trees, and where they were planted</w:t>
      </w:r>
      <w:r>
        <w:rPr>
          <w:rFonts w:ascii="Segoe UI" w:hAnsi="Segoe UI" w:cs="Segoe UI"/>
          <w:lang w:val="en-US"/>
        </w:rPr>
        <w:t xml:space="preserve">, use the opt-in on your page. </w:t>
      </w:r>
      <w:r w:rsidRPr="004E73A2">
        <w:rPr>
          <w:rFonts w:ascii="Segoe UI" w:hAnsi="Segoe UI" w:cs="Segoe UI"/>
          <w:lang w:val="en-US"/>
        </w:rPr>
        <w:t>Don't forget to tag us! @treesforall_nl (Instagram) | Trees for All (LinkedIn/Facebook)</w:t>
      </w:r>
    </w:p>
    <w:p w14:paraId="62E11F28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</w:p>
    <w:p w14:paraId="79449887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b/>
          <w:bCs/>
          <w:lang w:val="en-US"/>
        </w:rPr>
        <w:t>Want to go further?</w:t>
      </w:r>
    </w:p>
    <w:p w14:paraId="579C5F03" w14:textId="77777777" w:rsid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lang w:val="en-US"/>
        </w:rPr>
        <w:t xml:space="preserve">Combining tree planting with measuring your event's footprint makes your sustainability story even stronger. Check out the full Dance for Trees guide on the </w:t>
      </w:r>
      <w:proofErr w:type="spellStart"/>
      <w:r w:rsidRPr="004E73A2">
        <w:rPr>
          <w:rFonts w:ascii="Segoe UI" w:hAnsi="Segoe UI" w:cs="Segoe UI"/>
          <w:lang w:val="en-US"/>
        </w:rPr>
        <w:t>Weeztix</w:t>
      </w:r>
      <w:proofErr w:type="spellEnd"/>
      <w:r w:rsidRPr="004E73A2">
        <w:rPr>
          <w:rFonts w:ascii="Segoe UI" w:hAnsi="Segoe UI" w:cs="Segoe UI"/>
          <w:lang w:val="en-US"/>
        </w:rPr>
        <w:t xml:space="preserve"> website for practical steps on reducing emissions, engaging your audience and reporting your impact.</w:t>
      </w:r>
    </w:p>
    <w:p w14:paraId="6ACB42B4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</w:p>
    <w:p w14:paraId="24F5EC8E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b/>
          <w:bCs/>
          <w:lang w:val="en-US"/>
        </w:rPr>
        <w:t>Questions?</w:t>
      </w:r>
    </w:p>
    <w:p w14:paraId="0980BDBC" w14:textId="77777777" w:rsidR="004E73A2" w:rsidRPr="004E73A2" w:rsidRDefault="004E73A2" w:rsidP="004E73A2">
      <w:pPr>
        <w:rPr>
          <w:rFonts w:ascii="Segoe UI" w:hAnsi="Segoe UI" w:cs="Segoe UI"/>
          <w:lang w:val="en-US"/>
        </w:rPr>
      </w:pPr>
      <w:r w:rsidRPr="004E73A2">
        <w:rPr>
          <w:rFonts w:ascii="Segoe UI" w:hAnsi="Segoe UI" w:cs="Segoe UI"/>
          <w:lang w:val="en-US"/>
        </w:rPr>
        <w:t xml:space="preserve">Reach out to Patricia Dijkstra via </w:t>
      </w:r>
      <w:hyperlink r:id="rId10" w:history="1">
        <w:r w:rsidRPr="004E73A2">
          <w:rPr>
            <w:rStyle w:val="Hyperlink"/>
            <w:rFonts w:ascii="Segoe UI" w:hAnsi="Segoe UI" w:cs="Segoe UI"/>
            <w:lang w:val="en-US"/>
          </w:rPr>
          <w:t>patricia.dijkstra@treesforall.nl</w:t>
        </w:r>
      </w:hyperlink>
      <w:r w:rsidRPr="004E73A2">
        <w:rPr>
          <w:rFonts w:ascii="Segoe UI" w:hAnsi="Segoe UI" w:cs="Segoe UI"/>
          <w:lang w:val="en-US"/>
        </w:rPr>
        <w:t xml:space="preserve"> </w:t>
      </w:r>
      <w:r w:rsidRPr="004E73A2">
        <w:rPr>
          <w:rFonts w:ascii="Segoe UI Emoji" w:hAnsi="Segoe UI Emoji" w:cs="Segoe UI Emoji"/>
        </w:rPr>
        <w:t>🌳</w:t>
      </w:r>
    </w:p>
    <w:p w14:paraId="289FC226" w14:textId="12CADE04" w:rsidR="00731399" w:rsidRPr="004E73A2" w:rsidRDefault="00731399" w:rsidP="00A038A8">
      <w:pPr>
        <w:rPr>
          <w:rFonts w:ascii="Segoe UI" w:hAnsi="Segoe UI" w:cs="Segoe UI"/>
          <w:lang w:val="en-US"/>
        </w:rPr>
      </w:pPr>
    </w:p>
    <w:p w14:paraId="30635D00" w14:textId="77777777" w:rsidR="00A038A8" w:rsidRPr="00D71EBA" w:rsidRDefault="00A038A8" w:rsidP="00A038A8">
      <w:pPr>
        <w:rPr>
          <w:rFonts w:ascii="Segoe UI" w:hAnsi="Segoe UI" w:cs="Segoe UI"/>
          <w:noProof/>
          <w:color w:val="002060"/>
        </w:rPr>
      </w:pPr>
      <w:bookmarkStart w:id="1" w:name="_MailAutoSig"/>
    </w:p>
    <w:bookmarkEnd w:id="0"/>
    <w:bookmarkEnd w:id="1"/>
    <w:p w14:paraId="6EF390A1" w14:textId="77777777" w:rsidR="00A038A8" w:rsidRPr="00D71EBA" w:rsidRDefault="00A038A8" w:rsidP="00A038A8">
      <w:pPr>
        <w:tabs>
          <w:tab w:val="left" w:pos="910"/>
        </w:tabs>
        <w:rPr>
          <w:rFonts w:ascii="Segoe UI" w:hAnsi="Segoe UI" w:cs="Segoe UI"/>
          <w:color w:val="0070C0"/>
          <w:sz w:val="32"/>
          <w:szCs w:val="24"/>
        </w:rPr>
      </w:pPr>
    </w:p>
    <w:p w14:paraId="11006335" w14:textId="77777777" w:rsidR="00A038A8" w:rsidRPr="001E2E05" w:rsidRDefault="00A038A8" w:rsidP="00A038A8">
      <w:pPr>
        <w:spacing w:after="160" w:line="259" w:lineRule="auto"/>
      </w:pPr>
    </w:p>
    <w:sectPr w:rsidR="00A038A8" w:rsidRPr="001E2E05" w:rsidSect="001E2E05"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D5E9" w14:textId="77777777" w:rsidR="0033779A" w:rsidRDefault="0033779A" w:rsidP="00A038A8">
      <w:r>
        <w:separator/>
      </w:r>
    </w:p>
  </w:endnote>
  <w:endnote w:type="continuationSeparator" w:id="0">
    <w:p w14:paraId="08972168" w14:textId="77777777" w:rsidR="0033779A" w:rsidRDefault="0033779A" w:rsidP="00A0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472A" w14:textId="0AC97450" w:rsidR="001E2E05" w:rsidRPr="00296C27" w:rsidRDefault="001E2E05" w:rsidP="001E2E05">
    <w:pPr>
      <w:autoSpaceDE w:val="0"/>
      <w:autoSpaceDN w:val="0"/>
      <w:adjustRightInd w:val="0"/>
      <w:jc w:val="center"/>
      <w:rPr>
        <w:rFonts w:ascii="Segoe UI" w:hAnsi="Segoe UI" w:cs="Segoe UI"/>
        <w:color w:val="0070C0"/>
        <w:sz w:val="16"/>
        <w:szCs w:val="16"/>
      </w:rPr>
    </w:pPr>
    <w:r w:rsidRPr="00296C27">
      <w:rPr>
        <w:rFonts w:ascii="Segoe UI" w:hAnsi="Segoe UI" w:cs="Segoe UI"/>
        <w:b/>
        <w:bCs/>
        <w:color w:val="0070C0"/>
        <w:sz w:val="16"/>
        <w:szCs w:val="16"/>
      </w:rPr>
      <w:t xml:space="preserve">Trees for All </w:t>
    </w:r>
    <w:r w:rsidRPr="00296C27">
      <w:rPr>
        <w:rFonts w:ascii="Segoe UI" w:hAnsi="Segoe UI" w:cs="Segoe UI"/>
        <w:color w:val="0070C0"/>
        <w:sz w:val="16"/>
        <w:szCs w:val="16"/>
      </w:rPr>
      <w:t xml:space="preserve">• </w:t>
    </w:r>
    <w:proofErr w:type="spellStart"/>
    <w:r w:rsidR="00296C27" w:rsidRPr="00296C27">
      <w:rPr>
        <w:rFonts w:ascii="Segoe UI" w:hAnsi="Segoe UI" w:cs="Segoe UI"/>
        <w:color w:val="0070C0"/>
        <w:sz w:val="16"/>
        <w:szCs w:val="16"/>
      </w:rPr>
      <w:t>Voetiusstraat</w:t>
    </w:r>
    <w:proofErr w:type="spellEnd"/>
    <w:r w:rsidR="00296C27" w:rsidRPr="00296C27">
      <w:rPr>
        <w:rFonts w:ascii="Segoe UI" w:hAnsi="Segoe UI" w:cs="Segoe UI"/>
        <w:color w:val="0070C0"/>
        <w:sz w:val="16"/>
        <w:szCs w:val="16"/>
      </w:rPr>
      <w:t xml:space="preserve"> 2</w:t>
    </w:r>
    <w:r w:rsidRPr="00296C27">
      <w:rPr>
        <w:rFonts w:ascii="Segoe UI" w:hAnsi="Segoe UI" w:cs="Segoe UI"/>
        <w:color w:val="0070C0"/>
        <w:sz w:val="16"/>
        <w:szCs w:val="16"/>
      </w:rPr>
      <w:t xml:space="preserve"> • 35</w:t>
    </w:r>
    <w:r w:rsidR="00296C27" w:rsidRPr="00296C27">
      <w:rPr>
        <w:rFonts w:ascii="Segoe UI" w:hAnsi="Segoe UI" w:cs="Segoe UI"/>
        <w:color w:val="0070C0"/>
        <w:sz w:val="16"/>
        <w:szCs w:val="16"/>
      </w:rPr>
      <w:t>12 JM</w:t>
    </w:r>
    <w:r w:rsidRPr="00296C27">
      <w:rPr>
        <w:rFonts w:ascii="Segoe UI" w:hAnsi="Segoe UI" w:cs="Segoe UI"/>
        <w:color w:val="0070C0"/>
        <w:sz w:val="16"/>
        <w:szCs w:val="16"/>
      </w:rPr>
      <w:t xml:space="preserve"> CL Utrecht</w:t>
    </w:r>
  </w:p>
  <w:p w14:paraId="7B23121C" w14:textId="77777777" w:rsidR="001E2E05" w:rsidRPr="001E2E05" w:rsidRDefault="001E2E05" w:rsidP="001E2E05">
    <w:pPr>
      <w:pStyle w:val="Voettekst"/>
      <w:jc w:val="center"/>
      <w:rPr>
        <w:rFonts w:ascii="Segoe UI" w:hAnsi="Segoe UI" w:cs="Segoe UI"/>
        <w:color w:val="0070C0"/>
        <w:sz w:val="16"/>
        <w:szCs w:val="16"/>
        <w:lang w:val="en-US"/>
      </w:rPr>
    </w:pPr>
    <w:r w:rsidRPr="001E2E05">
      <w:rPr>
        <w:rFonts w:ascii="Segoe UI" w:hAnsi="Segoe UI" w:cs="Segoe UI"/>
        <w:color w:val="0070C0"/>
        <w:sz w:val="16"/>
        <w:szCs w:val="16"/>
        <w:lang w:val="en-US"/>
      </w:rPr>
      <w:t xml:space="preserve">T +31 302040744 • info@treesforall.nl • www.treesforall.nl • </w:t>
    </w:r>
    <w:r w:rsidRPr="001E2E05">
      <w:rPr>
        <w:rFonts w:ascii="Segoe UI" w:hAnsi="Segoe UI" w:cs="Segoe UI"/>
        <w:color w:val="0070C0"/>
        <w:sz w:val="16"/>
        <w:szCs w:val="16"/>
        <w:shd w:val="clear" w:color="auto" w:fill="FFFFFF"/>
        <w:lang w:val="en-US"/>
      </w:rPr>
      <w:t xml:space="preserve">IBAN NL76TRIO 0212 4883 25 </w:t>
    </w:r>
    <w:r w:rsidRPr="001E2E05">
      <w:rPr>
        <w:rFonts w:ascii="Segoe UI" w:hAnsi="Segoe UI" w:cs="Segoe UI"/>
        <w:color w:val="0070C0"/>
        <w:sz w:val="16"/>
        <w:szCs w:val="16"/>
        <w:lang w:val="en-US"/>
      </w:rPr>
      <w:t xml:space="preserve">• </w:t>
    </w:r>
    <w:proofErr w:type="spellStart"/>
    <w:r w:rsidRPr="001E2E05">
      <w:rPr>
        <w:rFonts w:ascii="Segoe UI" w:hAnsi="Segoe UI" w:cs="Segoe UI"/>
        <w:color w:val="0070C0"/>
        <w:sz w:val="16"/>
        <w:szCs w:val="16"/>
        <w:lang w:val="en-US"/>
      </w:rPr>
      <w:t>KvK</w:t>
    </w:r>
    <w:proofErr w:type="spellEnd"/>
    <w:r w:rsidRPr="001E2E05">
      <w:rPr>
        <w:rFonts w:ascii="Segoe UI" w:hAnsi="Segoe UI" w:cs="Segoe UI"/>
        <w:color w:val="0070C0"/>
        <w:sz w:val="16"/>
        <w:szCs w:val="16"/>
        <w:lang w:val="en-US"/>
      </w:rPr>
      <w:t xml:space="preserve"> 34124154</w:t>
    </w:r>
  </w:p>
  <w:p w14:paraId="0B7AC61E" w14:textId="77777777" w:rsidR="001E2E05" w:rsidRPr="001E2E05" w:rsidRDefault="001E2E05">
    <w:pPr>
      <w:pStyle w:val="Voetteks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62C7" w14:textId="77777777" w:rsidR="0033779A" w:rsidRDefault="0033779A" w:rsidP="00A038A8">
      <w:r>
        <w:separator/>
      </w:r>
    </w:p>
  </w:footnote>
  <w:footnote w:type="continuationSeparator" w:id="0">
    <w:p w14:paraId="354D8DD3" w14:textId="77777777" w:rsidR="0033779A" w:rsidRDefault="0033779A" w:rsidP="00A0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ACB40" w14:textId="3BD82BF7" w:rsidR="00A038A8" w:rsidRDefault="00296C2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1B657D" wp14:editId="3A085C65">
          <wp:simplePos x="0" y="0"/>
          <wp:positionH relativeFrom="column">
            <wp:posOffset>5041900</wp:posOffset>
          </wp:positionH>
          <wp:positionV relativeFrom="paragraph">
            <wp:posOffset>-448945</wp:posOffset>
          </wp:positionV>
          <wp:extent cx="1065530" cy="1342390"/>
          <wp:effectExtent l="0" t="0" r="1270" b="0"/>
          <wp:wrapTight wrapText="bothSides">
            <wp:wrapPolygon edited="0">
              <wp:start x="0" y="0"/>
              <wp:lineTo x="0" y="17779"/>
              <wp:lineTo x="8110" y="21150"/>
              <wp:lineTo x="8496" y="21150"/>
              <wp:lineTo x="13130" y="21150"/>
              <wp:lineTo x="13516" y="21150"/>
              <wp:lineTo x="21240" y="17779"/>
              <wp:lineTo x="21240" y="0"/>
              <wp:lineTo x="0" y="0"/>
            </wp:wrapPolygon>
          </wp:wrapTight>
          <wp:docPr id="160484075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4840751" name="Graphic 16048407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1342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27"/>
    <w:rsid w:val="000D12EF"/>
    <w:rsid w:val="001A0C20"/>
    <w:rsid w:val="001B06BC"/>
    <w:rsid w:val="001E2E05"/>
    <w:rsid w:val="00296C27"/>
    <w:rsid w:val="0033779A"/>
    <w:rsid w:val="004C5821"/>
    <w:rsid w:val="004E73A2"/>
    <w:rsid w:val="00731399"/>
    <w:rsid w:val="00A038A8"/>
    <w:rsid w:val="00D71EBA"/>
    <w:rsid w:val="00EF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1B637"/>
  <w15:chartTrackingRefBased/>
  <w15:docId w15:val="{D2E53BE7-08C5-4989-9B8A-EA89BBF0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3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A038A8"/>
    <w:pPr>
      <w:keepNext/>
      <w:outlineLvl w:val="3"/>
    </w:pPr>
    <w:rPr>
      <w:rFonts w:ascii="Univers" w:hAnsi="Univers"/>
      <w:b/>
      <w:sz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A038A8"/>
    <w:pPr>
      <w:pBdr>
        <w:bottom w:val="single" w:sz="8" w:space="4" w:color="4472C4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A038A8"/>
    <w:rPr>
      <w:rFonts w:ascii="Times New Roman" w:eastAsiaTheme="majorEastAsia" w:hAnsi="Times New Roman" w:cstheme="majorBidi"/>
      <w:b/>
      <w:spacing w:val="5"/>
      <w:kern w:val="28"/>
      <w:sz w:val="52"/>
      <w:szCs w:val="52"/>
      <w:lang w:eastAsia="nl-NL"/>
    </w:rPr>
  </w:style>
  <w:style w:type="paragraph" w:styleId="Koptekst">
    <w:name w:val="header"/>
    <w:basedOn w:val="Standaard"/>
    <w:link w:val="KoptekstChar"/>
    <w:unhideWhenUsed/>
    <w:rsid w:val="00A038A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038A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A038A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038A8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A038A8"/>
    <w:rPr>
      <w:rFonts w:ascii="Univers" w:eastAsia="Times New Roman" w:hAnsi="Univers" w:cs="Times New Roman"/>
      <w:b/>
      <w:sz w:val="24"/>
      <w:szCs w:val="20"/>
      <w:lang w:eastAsia="nl-NL"/>
    </w:rPr>
  </w:style>
  <w:style w:type="character" w:styleId="Hyperlink">
    <w:name w:val="Hyperlink"/>
    <w:basedOn w:val="Standaardalinea-lettertype"/>
    <w:rsid w:val="00A038A8"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A038A8"/>
    <w:pPr>
      <w:tabs>
        <w:tab w:val="left" w:pos="2127"/>
      </w:tabs>
      <w:ind w:left="2268" w:hanging="2268"/>
    </w:pPr>
    <w:rPr>
      <w:sz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038A8"/>
    <w:rPr>
      <w:rFonts w:ascii="Times New Roman" w:eastAsia="Times New Roman" w:hAnsi="Times New Roman" w:cs="Times New Roman"/>
      <w:sz w:val="24"/>
      <w:szCs w:val="20"/>
      <w:lang w:eastAsia="nl-NL"/>
    </w:rPr>
  </w:style>
  <w:style w:type="character" w:styleId="Nadruk">
    <w:name w:val="Emphasis"/>
    <w:basedOn w:val="Standaardalinea-lettertype"/>
    <w:uiPriority w:val="20"/>
    <w:qFormat/>
    <w:rsid w:val="00A038A8"/>
    <w:rPr>
      <w:i/>
      <w:iCs/>
    </w:rPr>
  </w:style>
  <w:style w:type="paragraph" w:customStyle="1" w:styleId="Default">
    <w:name w:val="Default"/>
    <w:rsid w:val="00A038A8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E7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patricia.dijkstra@treesforall.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queline.van.den.b\Trees%20for%20All%20Stichting\Bureau%20-%20Documenten\Correspondentie\2023\_Sjabloon%20Offerte%20algemeen%20TfA%202022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7310F48D9364CBEE7DB816559DFBF" ma:contentTypeVersion="17" ma:contentTypeDescription="Een nieuw document maken." ma:contentTypeScope="" ma:versionID="f3f827842d3791829162bdcc7e4ad5fc">
  <xsd:schema xmlns:xsd="http://www.w3.org/2001/XMLSchema" xmlns:xs="http://www.w3.org/2001/XMLSchema" xmlns:p="http://schemas.microsoft.com/office/2006/metadata/properties" xmlns:ns2="a67229bb-8411-4564-9252-40b372940766" xmlns:ns3="03ebade8-e77b-40d0-9430-0fa2d750a6bd" targetNamespace="http://schemas.microsoft.com/office/2006/metadata/properties" ma:root="true" ma:fieldsID="90e589f7939f540af37ebf74bfeca585" ns2:_="" ns3:_="">
    <xsd:import namespace="a67229bb-8411-4564-9252-40b372940766"/>
    <xsd:import namespace="03ebade8-e77b-40d0-9430-0fa2d750a6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2:SharedWithUsers" minOccurs="0"/>
                <xsd:element ref="ns2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7229bb-8411-4564-9252-40b3729407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8c685c7-cb9d-4a08-9ed5-8ccdb2cfb861}" ma:internalName="TaxCatchAll" ma:showField="CatchAllData" ma:web="a67229bb-8411-4564-9252-40b372940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ebade8-e77b-40d0-9430-0fa2d750a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f2187638-2e9c-4609-9276-c0c6d1db2a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67229bb-8411-4564-9252-40b372940766">H5UN5ZUNNTSX-1601112138-57645</_dlc_DocId>
    <_dlc_DocIdUrl xmlns="a67229bb-8411-4564-9252-40b372940766">
      <Url>https://treesforall.sharepoint.com/sites/MarketingCommunicatie/_layouts/15/DocIdRedir.aspx?ID=H5UN5ZUNNTSX-1601112138-57645</Url>
      <Description>H5UN5ZUNNTSX-1601112138-57645</Description>
    </_dlc_DocIdUrl>
    <TaxCatchAll xmlns="a67229bb-8411-4564-9252-40b372940766" xsi:nil="true"/>
    <lcf76f155ced4ddcb4097134ff3c332f xmlns="03ebade8-e77b-40d0-9430-0fa2d750a6b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2A0A2-0342-47FC-A6B4-1A9C258B66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66062A-E1FF-47FF-9AA0-2904FD4B7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7229bb-8411-4564-9252-40b372940766"/>
    <ds:schemaRef ds:uri="03ebade8-e77b-40d0-9430-0fa2d750a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66F040-E89C-4975-8077-8A8033A4C25C}">
  <ds:schemaRefs>
    <ds:schemaRef ds:uri="http://schemas.microsoft.com/office/2006/metadata/properties"/>
    <ds:schemaRef ds:uri="http://schemas.microsoft.com/office/infopath/2007/PartnerControls"/>
    <ds:schemaRef ds:uri="a67229bb-8411-4564-9252-40b372940766"/>
    <ds:schemaRef ds:uri="03ebade8-e77b-40d0-9430-0fa2d750a6bd"/>
  </ds:schemaRefs>
</ds:datastoreItem>
</file>

<file path=customXml/itemProps4.xml><?xml version="1.0" encoding="utf-8"?>
<ds:datastoreItem xmlns:ds="http://schemas.openxmlformats.org/officeDocument/2006/customXml" ds:itemID="{0A201C55-D974-4D4C-BEC2-0A620CB535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_Sjabloon Offerte algemeen TfA 2022</Template>
  <TotalTime>3</TotalTime>
  <Pages>1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van den Berg</dc:creator>
  <cp:keywords/>
  <dc:description/>
  <cp:lastModifiedBy>Patricia Dijkstra</cp:lastModifiedBy>
  <cp:revision>3</cp:revision>
  <dcterms:created xsi:type="dcterms:W3CDTF">2026-06-01T12:22:00Z</dcterms:created>
  <dcterms:modified xsi:type="dcterms:W3CDTF">2026-06-01T12:24:00Z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0x0101007577310F48D9364CBEE7DB816559DFBF</vt:lpwstr>
  </property>
  <property fmtid="{D5CDD505-2E9C-101B-9397-08002B2CF9AE}" pid="3" name="_dlc_DocIdItemGuid">
    <vt:lpwstr>675187e5-bae1-4948-9016-e4a565edd95e</vt:lpwstr>
  </property>
  <property fmtid="{D5CDD505-2E9C-101B-9397-08002B2CF9AE}" pid="4" name="MediaServiceImageTags">
    <vt:lpwstr/>
  </property>
</Properties>
</file>